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47887" w14:textId="39FD9B62" w:rsidR="00BA00AB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RYES</w:t>
      </w:r>
      <w:r>
        <w:rPr>
          <w:rFonts w:ascii="Times New Roman" w:hAnsi="Times New Roman" w:cs="Times New Roman"/>
          <w:sz w:val="24"/>
          <w:szCs w:val="24"/>
        </w:rPr>
        <w:t xml:space="preserve">       (d.1465-6)</w:t>
      </w:r>
    </w:p>
    <w:p w14:paraId="513EC974" w14:textId="3E7D7C28" w:rsidR="00AF080A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Benningholme, East Riding of Yorkshire.</w:t>
      </w:r>
    </w:p>
    <w:p w14:paraId="6F10DD53" w14:textId="7507AE56" w:rsidR="00AF080A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81CBE" w14:textId="2C337679" w:rsidR="00AF080A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54C471" w14:textId="1EF5A704" w:rsidR="00AF080A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Nov.1465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51150ACF" w14:textId="723801FE" w:rsidR="00AF080A" w:rsidRDefault="00AF080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</w:t>
      </w: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9B172CB" w14:textId="578DC9F5" w:rsidR="00D82A9D" w:rsidRDefault="00D82A9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9B1A3" w14:textId="3E70C129" w:rsidR="00D82A9D" w:rsidRDefault="00D82A9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AF20FB" w14:textId="6247BB50" w:rsidR="00D82A9D" w:rsidRPr="00AF080A" w:rsidRDefault="00D82A9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D82A9D" w:rsidRPr="00AF08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88688" w14:textId="77777777" w:rsidR="00AF080A" w:rsidRDefault="00AF080A" w:rsidP="009139A6">
      <w:r>
        <w:separator/>
      </w:r>
    </w:p>
  </w:endnote>
  <w:endnote w:type="continuationSeparator" w:id="0">
    <w:p w14:paraId="403E84EF" w14:textId="77777777" w:rsidR="00AF080A" w:rsidRDefault="00AF08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0A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4A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7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AAC8" w14:textId="77777777" w:rsidR="00AF080A" w:rsidRDefault="00AF080A" w:rsidP="009139A6">
      <w:r>
        <w:separator/>
      </w:r>
    </w:p>
  </w:footnote>
  <w:footnote w:type="continuationSeparator" w:id="0">
    <w:p w14:paraId="2A198F88" w14:textId="77777777" w:rsidR="00AF080A" w:rsidRDefault="00AF08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9B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64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A4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0A"/>
    <w:rsid w:val="000666E0"/>
    <w:rsid w:val="002510B7"/>
    <w:rsid w:val="005C130B"/>
    <w:rsid w:val="00826F5C"/>
    <w:rsid w:val="009139A6"/>
    <w:rsid w:val="009448BB"/>
    <w:rsid w:val="00A3176C"/>
    <w:rsid w:val="00AE65F8"/>
    <w:rsid w:val="00AF080A"/>
    <w:rsid w:val="00BA00AB"/>
    <w:rsid w:val="00CB4ED9"/>
    <w:rsid w:val="00D82A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225AE"/>
  <w15:chartTrackingRefBased/>
  <w15:docId w15:val="{862FA190-0547-4B0E-A9C8-6B3AFF50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2021-12-03T16:40:00Z</dcterms:created>
  <dcterms:modified xsi:type="dcterms:W3CDTF">2021-12-03T16:48:00Z</dcterms:modified>
</cp:coreProperties>
</file>